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4B" w:rsidRPr="00624E8A" w:rsidRDefault="0042414B" w:rsidP="005E0280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4E8A">
        <w:rPr>
          <w:rFonts w:ascii="Times New Roman" w:hAnsi="Times New Roman"/>
          <w:sz w:val="26"/>
          <w:szCs w:val="26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3432" r:id="rId5"/>
        </w:object>
      </w:r>
    </w:p>
    <w:p w:rsidR="0042414B" w:rsidRPr="00773FE6" w:rsidRDefault="0042414B" w:rsidP="005E0280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FE6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42414B" w:rsidRPr="00773FE6" w:rsidRDefault="0042414B" w:rsidP="005E028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773FE6">
        <w:rPr>
          <w:rFonts w:ascii="Times New Roman" w:hAnsi="Times New Roman"/>
          <w:b/>
          <w:sz w:val="28"/>
          <w:szCs w:val="28"/>
        </w:rPr>
        <w:t>проєкт</w:t>
      </w:r>
    </w:p>
    <w:p w:rsidR="0042414B" w:rsidRPr="00773FE6" w:rsidRDefault="0042414B" w:rsidP="0066764B">
      <w:pPr>
        <w:tabs>
          <w:tab w:val="left" w:pos="741"/>
          <w:tab w:val="center" w:pos="4818"/>
          <w:tab w:val="left" w:pos="77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3FE6">
        <w:rPr>
          <w:rFonts w:ascii="Times New Roman" w:hAnsi="Times New Roman"/>
          <w:b/>
          <w:sz w:val="28"/>
          <w:szCs w:val="28"/>
        </w:rPr>
        <w:tab/>
      </w:r>
      <w:r w:rsidRPr="00773FE6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42414B" w:rsidRPr="00773FE6" w:rsidRDefault="0042414B" w:rsidP="006676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414B" w:rsidRPr="00773FE6" w:rsidRDefault="0042414B" w:rsidP="006676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3FE6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      м. Кагарлик</w:t>
      </w:r>
    </w:p>
    <w:p w:rsidR="0042414B" w:rsidRPr="00773FE6" w:rsidRDefault="0042414B" w:rsidP="0066764B">
      <w:pPr>
        <w:tabs>
          <w:tab w:val="left" w:pos="0"/>
          <w:tab w:val="center" w:pos="4818"/>
          <w:tab w:val="left" w:pos="77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414B" w:rsidRPr="00773FE6" w:rsidRDefault="0042414B" w:rsidP="0066764B">
      <w:pPr>
        <w:spacing w:after="0" w:line="240" w:lineRule="auto"/>
        <w:jc w:val="both"/>
        <w:rPr>
          <w:rStyle w:val="Heading2Char"/>
          <w:rFonts w:ascii="Times New Roman" w:hAnsi="Times New Roman"/>
          <w:i w:val="0"/>
        </w:rPr>
      </w:pPr>
      <w:r w:rsidRPr="00773FE6">
        <w:rPr>
          <w:rStyle w:val="Heading2Char"/>
          <w:rFonts w:ascii="Times New Roman" w:hAnsi="Times New Roman"/>
          <w:i w:val="0"/>
          <w:lang w:val="uk-UA"/>
        </w:rPr>
        <w:t xml:space="preserve">Про надання СФГ «Олена» </w:t>
      </w:r>
      <w:r w:rsidRPr="00773FE6">
        <w:rPr>
          <w:rStyle w:val="Heading2Char"/>
          <w:rFonts w:ascii="Times New Roman" w:hAnsi="Times New Roman"/>
          <w:i w:val="0"/>
        </w:rPr>
        <w:t>в оренду земельних ділянок</w:t>
      </w:r>
    </w:p>
    <w:p w:rsidR="0042414B" w:rsidRPr="00773FE6" w:rsidRDefault="0042414B" w:rsidP="0066764B">
      <w:pPr>
        <w:spacing w:after="0" w:line="240" w:lineRule="auto"/>
        <w:jc w:val="both"/>
        <w:rPr>
          <w:rStyle w:val="Heading2Char"/>
          <w:rFonts w:ascii="Times New Roman" w:hAnsi="Times New Roman"/>
          <w:i w:val="0"/>
        </w:rPr>
      </w:pPr>
      <w:r w:rsidRPr="00773FE6">
        <w:rPr>
          <w:rStyle w:val="Heading2Char"/>
          <w:rFonts w:ascii="Times New Roman" w:hAnsi="Times New Roman"/>
          <w:i w:val="0"/>
        </w:rPr>
        <w:t xml:space="preserve">для ведення товарного сільськогосподарського </w:t>
      </w:r>
    </w:p>
    <w:p w:rsidR="0042414B" w:rsidRPr="00773FE6" w:rsidRDefault="0042414B" w:rsidP="0066764B">
      <w:pPr>
        <w:spacing w:after="0" w:line="240" w:lineRule="auto"/>
        <w:jc w:val="both"/>
        <w:rPr>
          <w:rStyle w:val="Heading2Char"/>
          <w:rFonts w:ascii="Times New Roman" w:hAnsi="Times New Roman"/>
          <w:i w:val="0"/>
        </w:rPr>
      </w:pPr>
      <w:r w:rsidRPr="00773FE6">
        <w:rPr>
          <w:rStyle w:val="Heading2Char"/>
          <w:rFonts w:ascii="Times New Roman" w:hAnsi="Times New Roman"/>
          <w:i w:val="0"/>
        </w:rPr>
        <w:t xml:space="preserve">виробництва за межами с. Халча на території  Кагарлицької </w:t>
      </w:r>
    </w:p>
    <w:p w:rsidR="0042414B" w:rsidRPr="00773FE6" w:rsidRDefault="0042414B" w:rsidP="0066764B">
      <w:pPr>
        <w:spacing w:after="0" w:line="240" w:lineRule="auto"/>
        <w:jc w:val="both"/>
        <w:rPr>
          <w:rStyle w:val="Heading2Char"/>
          <w:rFonts w:ascii="Times New Roman" w:hAnsi="Times New Roman"/>
          <w:i w:val="0"/>
          <w:iCs w:val="0"/>
        </w:rPr>
      </w:pPr>
      <w:r w:rsidRPr="00773FE6">
        <w:rPr>
          <w:rStyle w:val="Heading2Char"/>
          <w:rFonts w:ascii="Times New Roman" w:hAnsi="Times New Roman"/>
          <w:i w:val="0"/>
        </w:rPr>
        <w:t>міської територіальної громади (</w:t>
      </w:r>
      <w:smartTag w:uri="urn:schemas-microsoft-com:office:smarttags" w:element="metricconverter">
        <w:smartTagPr>
          <w:attr w:name="ProductID" w:val="16,6000 га"/>
        </w:smartTagPr>
        <w:r w:rsidRPr="00773FE6">
          <w:rPr>
            <w:rStyle w:val="Heading2Char"/>
            <w:rFonts w:ascii="Times New Roman" w:hAnsi="Times New Roman"/>
            <w:i w:val="0"/>
          </w:rPr>
          <w:t>16,6000 га</w:t>
        </w:r>
      </w:smartTag>
      <w:r w:rsidRPr="00773FE6">
        <w:rPr>
          <w:rStyle w:val="Heading2Char"/>
          <w:rFonts w:ascii="Times New Roman" w:hAnsi="Times New Roman"/>
          <w:i w:val="0"/>
        </w:rPr>
        <w:t>)</w:t>
      </w:r>
    </w:p>
    <w:p w:rsidR="0042414B" w:rsidRPr="00773FE6" w:rsidRDefault="0042414B" w:rsidP="00AC6C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414B" w:rsidRDefault="0042414B" w:rsidP="0099107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73FE6">
        <w:rPr>
          <w:rFonts w:ascii="Times New Roman" w:hAnsi="Times New Roman"/>
          <w:sz w:val="28"/>
          <w:szCs w:val="28"/>
        </w:rPr>
        <w:t>Розглянувши клопотання СФГ «Олена» керівник Палій Іван Миколайович  (с.Халча, вул. Будівельників,8) щодо надання в  оренду земельних ділянок (для</w:t>
      </w:r>
      <w:r w:rsidRPr="00773FE6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</w:t>
      </w:r>
      <w:r w:rsidRPr="00773FE6">
        <w:rPr>
          <w:rStyle w:val="Heading2Char"/>
          <w:rFonts w:ascii="Times New Roman" w:hAnsi="Times New Roman"/>
          <w:b w:val="0"/>
          <w:i w:val="0"/>
          <w:color w:val="000000"/>
          <w:lang w:val="uk-UA"/>
        </w:rPr>
        <w:t>ведення товарного сільськогосподарського виробництва</w:t>
      </w:r>
      <w:r w:rsidRPr="00773FE6">
        <w:rPr>
          <w:rFonts w:ascii="Times New Roman" w:hAnsi="Times New Roman"/>
          <w:b/>
          <w:bCs/>
          <w:sz w:val="28"/>
          <w:szCs w:val="28"/>
        </w:rPr>
        <w:t>)</w:t>
      </w:r>
      <w:r w:rsidRPr="00773FE6">
        <w:rPr>
          <w:rFonts w:ascii="Times New Roman" w:hAnsi="Times New Roman"/>
          <w:sz w:val="28"/>
          <w:szCs w:val="28"/>
        </w:rPr>
        <w:t xml:space="preserve">  за межами с. Халча на території Кагарлицької міської територіальної громади, відповідно до ст.ст.12, 93,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773FE6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42414B" w:rsidRPr="00773FE6" w:rsidRDefault="0042414B" w:rsidP="0099107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2414B" w:rsidRPr="00773FE6" w:rsidRDefault="0042414B" w:rsidP="009910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FE6">
        <w:rPr>
          <w:rFonts w:ascii="Times New Roman" w:hAnsi="Times New Roman"/>
          <w:sz w:val="28"/>
          <w:szCs w:val="28"/>
        </w:rPr>
        <w:t xml:space="preserve">1. Передати СФГ «Олена» в оренду терміном до 31.12.2025 року земельні ділянки для ведення товарного сільськогосподарського виробництва (не витребувані частки (паї), польові дороги) за межами с. Халча на території Кагарлицької міської територіальної громади загальною площею </w:t>
      </w:r>
      <w:smartTag w:uri="urn:schemas-microsoft-com:office:smarttags" w:element="metricconverter">
        <w:smartTagPr>
          <w:attr w:name="ProductID" w:val="16,6000 га"/>
        </w:smartTagPr>
        <w:r w:rsidRPr="00773FE6">
          <w:rPr>
            <w:rFonts w:ascii="Times New Roman" w:hAnsi="Times New Roman"/>
            <w:sz w:val="28"/>
            <w:szCs w:val="28"/>
          </w:rPr>
          <w:t>16,6000 га</w:t>
        </w:r>
      </w:smartTag>
      <w:r w:rsidRPr="00773FE6">
        <w:rPr>
          <w:rFonts w:ascii="Times New Roman" w:hAnsi="Times New Roman"/>
          <w:sz w:val="28"/>
          <w:szCs w:val="28"/>
        </w:rPr>
        <w:t>.</w:t>
      </w:r>
    </w:p>
    <w:p w:rsidR="0042414B" w:rsidRPr="00773FE6" w:rsidRDefault="0042414B" w:rsidP="0066764B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773FE6">
        <w:rPr>
          <w:bCs/>
          <w:sz w:val="28"/>
          <w:szCs w:val="28"/>
          <w:lang w:val="uk-UA"/>
        </w:rPr>
        <w:t>2. Встановити розмір орендної плати на вказаний період:  92 960 (девʼяносто дві тисячі девʼятсот шістдесят гривень 00 коп.) (5 600грн./1га).</w:t>
      </w:r>
    </w:p>
    <w:p w:rsidR="0042414B" w:rsidRPr="00773FE6" w:rsidRDefault="0042414B" w:rsidP="0066764B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773FE6">
        <w:rPr>
          <w:rFonts w:ascii="Times New Roman" w:hAnsi="Times New Roman"/>
          <w:sz w:val="28"/>
          <w:szCs w:val="28"/>
        </w:rPr>
        <w:t xml:space="preserve">         3. СФГ «Олена» звернутися до Кагарлицької ДПІ ГУ ДПС в Київській області для взяття на облік, як платника земельного податку.</w:t>
      </w:r>
    </w:p>
    <w:p w:rsidR="0042414B" w:rsidRPr="00773FE6" w:rsidRDefault="0042414B" w:rsidP="0066764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FE6">
        <w:rPr>
          <w:rFonts w:ascii="Times New Roman" w:hAnsi="Times New Roman"/>
          <w:sz w:val="28"/>
          <w:szCs w:val="28"/>
        </w:rPr>
        <w:t xml:space="preserve">  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42414B" w:rsidRDefault="0042414B" w:rsidP="0066764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73FE6">
        <w:rPr>
          <w:rFonts w:ascii="Times New Roman" w:hAnsi="Times New Roman"/>
          <w:sz w:val="28"/>
          <w:szCs w:val="28"/>
        </w:rPr>
        <w:t xml:space="preserve">  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42414B" w:rsidRPr="00773FE6" w:rsidRDefault="0042414B" w:rsidP="0066764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414B" w:rsidRPr="00773FE6" w:rsidRDefault="0042414B" w:rsidP="00B444EF">
      <w:pPr>
        <w:jc w:val="both"/>
        <w:rPr>
          <w:rFonts w:ascii="Times New Roman" w:hAnsi="Times New Roman"/>
          <w:sz w:val="28"/>
          <w:szCs w:val="28"/>
        </w:rPr>
      </w:pPr>
      <w:r w:rsidRPr="00773FE6">
        <w:rPr>
          <w:rFonts w:ascii="Times New Roman" w:hAnsi="Times New Roman"/>
          <w:b/>
          <w:sz w:val="28"/>
          <w:szCs w:val="28"/>
        </w:rPr>
        <w:t>Міський голова</w:t>
      </w:r>
      <w:r w:rsidRPr="00773FE6">
        <w:rPr>
          <w:rFonts w:ascii="Times New Roman" w:hAnsi="Times New Roman"/>
          <w:b/>
          <w:sz w:val="28"/>
          <w:szCs w:val="28"/>
        </w:rPr>
        <w:tab/>
      </w:r>
      <w:r w:rsidRPr="00773FE6">
        <w:rPr>
          <w:rFonts w:ascii="Times New Roman" w:hAnsi="Times New Roman"/>
          <w:b/>
          <w:sz w:val="28"/>
          <w:szCs w:val="28"/>
        </w:rPr>
        <w:tab/>
      </w:r>
      <w:r w:rsidRPr="00773FE6">
        <w:rPr>
          <w:rFonts w:ascii="Times New Roman" w:hAnsi="Times New Roman"/>
          <w:b/>
          <w:sz w:val="28"/>
          <w:szCs w:val="28"/>
        </w:rPr>
        <w:tab/>
      </w:r>
      <w:r w:rsidRPr="00773FE6">
        <w:rPr>
          <w:rFonts w:ascii="Times New Roman" w:hAnsi="Times New Roman"/>
          <w:b/>
          <w:sz w:val="28"/>
          <w:szCs w:val="28"/>
        </w:rPr>
        <w:tab/>
      </w:r>
      <w:r w:rsidRPr="00773FE6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42414B" w:rsidRPr="00773FE6" w:rsidRDefault="0042414B" w:rsidP="006676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414B" w:rsidRPr="005E0280" w:rsidRDefault="0042414B" w:rsidP="00667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414B" w:rsidRPr="005E0280" w:rsidSect="005E028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85021"/>
    <w:rsid w:val="001346F9"/>
    <w:rsid w:val="001A4644"/>
    <w:rsid w:val="001F1396"/>
    <w:rsid w:val="001F6036"/>
    <w:rsid w:val="00204F6C"/>
    <w:rsid w:val="002A2805"/>
    <w:rsid w:val="003D0DE5"/>
    <w:rsid w:val="004008E9"/>
    <w:rsid w:val="00406C28"/>
    <w:rsid w:val="0042414B"/>
    <w:rsid w:val="0059527B"/>
    <w:rsid w:val="005E0280"/>
    <w:rsid w:val="005E70E4"/>
    <w:rsid w:val="0062278E"/>
    <w:rsid w:val="00624E8A"/>
    <w:rsid w:val="00652DA8"/>
    <w:rsid w:val="0066764B"/>
    <w:rsid w:val="006778D8"/>
    <w:rsid w:val="00692709"/>
    <w:rsid w:val="0069453C"/>
    <w:rsid w:val="006A55E1"/>
    <w:rsid w:val="006C6A20"/>
    <w:rsid w:val="006E1406"/>
    <w:rsid w:val="00773FE6"/>
    <w:rsid w:val="007D3EA1"/>
    <w:rsid w:val="007E2902"/>
    <w:rsid w:val="00817897"/>
    <w:rsid w:val="008267B8"/>
    <w:rsid w:val="00861263"/>
    <w:rsid w:val="008624EA"/>
    <w:rsid w:val="008F4F50"/>
    <w:rsid w:val="008F7FD5"/>
    <w:rsid w:val="009536FA"/>
    <w:rsid w:val="00982FA1"/>
    <w:rsid w:val="00991072"/>
    <w:rsid w:val="009A3509"/>
    <w:rsid w:val="009B08A3"/>
    <w:rsid w:val="009D0581"/>
    <w:rsid w:val="009D7D7E"/>
    <w:rsid w:val="00AC6C38"/>
    <w:rsid w:val="00AD524D"/>
    <w:rsid w:val="00B05474"/>
    <w:rsid w:val="00B10E68"/>
    <w:rsid w:val="00B444EF"/>
    <w:rsid w:val="00B64000"/>
    <w:rsid w:val="00BD297C"/>
    <w:rsid w:val="00C15329"/>
    <w:rsid w:val="00C35CBB"/>
    <w:rsid w:val="00C35E47"/>
    <w:rsid w:val="00C95388"/>
    <w:rsid w:val="00CC682A"/>
    <w:rsid w:val="00D10F3C"/>
    <w:rsid w:val="00D15D00"/>
    <w:rsid w:val="00D33527"/>
    <w:rsid w:val="00D53F8D"/>
    <w:rsid w:val="00D97C36"/>
    <w:rsid w:val="00DD3EB0"/>
    <w:rsid w:val="00DE5653"/>
    <w:rsid w:val="00DF4948"/>
    <w:rsid w:val="00E569A3"/>
    <w:rsid w:val="00E8549C"/>
    <w:rsid w:val="00EE4542"/>
    <w:rsid w:val="00EE603A"/>
    <w:rsid w:val="00F04345"/>
    <w:rsid w:val="00F85EE0"/>
    <w:rsid w:val="00FC6E0B"/>
    <w:rsid w:val="00FD1649"/>
    <w:rsid w:val="00FE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3C"/>
    <w:pPr>
      <w:spacing w:after="200" w:line="276" w:lineRule="auto"/>
    </w:pPr>
    <w:rPr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2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294</Words>
  <Characters>1679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38</cp:revision>
  <cp:lastPrinted>2022-02-22T09:41:00Z</cp:lastPrinted>
  <dcterms:created xsi:type="dcterms:W3CDTF">2021-12-26T10:39:00Z</dcterms:created>
  <dcterms:modified xsi:type="dcterms:W3CDTF">2024-10-30T05:51:00Z</dcterms:modified>
</cp:coreProperties>
</file>